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9EE" w:rsidRPr="004E29C8" w:rsidRDefault="005A69EE" w:rsidP="005A69EE">
      <w:pPr>
        <w:pStyle w:val="Title"/>
      </w:pPr>
      <w:r>
        <w:t>Healthcare Professionals Coordination Group Meeting</w:t>
      </w:r>
    </w:p>
    <w:p w:rsidR="005A69EE" w:rsidRDefault="005A69EE" w:rsidP="005A69EE">
      <w:pPr>
        <w:pStyle w:val="Title"/>
      </w:pPr>
      <w:r>
        <w:t>29</w:t>
      </w:r>
      <w:r w:rsidRPr="00337308">
        <w:rPr>
          <w:vertAlign w:val="superscript"/>
        </w:rPr>
        <w:t>th</w:t>
      </w:r>
      <w:r>
        <w:t xml:space="preserve"> October 2014, </w:t>
      </w:r>
      <w:hyperlink r:id="rId9" w:history="1">
        <w:r w:rsidRPr="00785DE0">
          <w:rPr>
            <w:rStyle w:val="Hyperlink"/>
          </w:rPr>
          <w:t>16:00</w:t>
        </w:r>
        <w:r>
          <w:rPr>
            <w:rStyle w:val="Hyperlink"/>
          </w:rPr>
          <w:t>-18:00</w:t>
        </w:r>
        <w:r w:rsidRPr="00785DE0">
          <w:rPr>
            <w:rStyle w:val="Hyperlink"/>
          </w:rPr>
          <w:t xml:space="preserve"> UTC</w:t>
        </w:r>
      </w:hyperlink>
    </w:p>
    <w:p w:rsidR="005A69EE" w:rsidRPr="00E01FCD" w:rsidRDefault="005A69EE" w:rsidP="005A69EE">
      <w:pPr>
        <w:spacing w:before="100" w:beforeAutospacing="1" w:after="100" w:afterAutospacing="1" w:line="240" w:lineRule="auto"/>
        <w:ind w:left="1304" w:firstLine="1304"/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</w:pPr>
      <w:r w:rsidRPr="00E01FCD"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  <w:t>Royal Tropical Institute, Council Room</w:t>
      </w:r>
    </w:p>
    <w:p w:rsidR="00E01FCD" w:rsidRPr="00E01FCD" w:rsidRDefault="00E01FCD" w:rsidP="00E01FCD">
      <w:p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1. Please join my meeting from your computer, tablet or smartphone.</w:t>
      </w:r>
    </w:p>
    <w:p w:rsidR="00E01FCD" w:rsidRPr="00E01FCD" w:rsidRDefault="00E01FCD" w:rsidP="00E01FC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https://global.gotomeeting.com/join/913359669</w:t>
      </w:r>
    </w:p>
    <w:p w:rsidR="00E01FCD" w:rsidRPr="00E01FCD" w:rsidRDefault="00E01FCD" w:rsidP="00E01FCD">
      <w:p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2. Use your microphone and speakers (VOIP) for audio. You'll sound best with a headset. You can also call in using your telephone.</w:t>
      </w:r>
    </w:p>
    <w:p w:rsidR="00E01FCD" w:rsidRPr="00E01FCD" w:rsidRDefault="00E01FCD" w:rsidP="00E01FC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United States (Long distance): +1 (626) 521-0013</w:t>
      </w:r>
    </w:p>
    <w:p w:rsidR="00E01FCD" w:rsidRPr="00E01FCD" w:rsidRDefault="00E01FCD" w:rsidP="00E01FC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Australia (Long distance): +61 2 9091 7601</w:t>
      </w:r>
    </w:p>
    <w:p w:rsidR="00E01FCD" w:rsidRPr="00E01FCD" w:rsidRDefault="00E01FCD" w:rsidP="00E01FC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United Kingdom (Long distance): +44 (0) 330 221 0097</w:t>
      </w:r>
    </w:p>
    <w:p w:rsidR="00E01FCD" w:rsidRPr="00E01FCD" w:rsidRDefault="00E01FCD" w:rsidP="00E01FC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Sweden (Long distance): +46 (0) 852 500 182</w:t>
      </w:r>
    </w:p>
    <w:p w:rsidR="00E01FCD" w:rsidRPr="00E01FCD" w:rsidRDefault="00E01FCD" w:rsidP="00E01FC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Canada (Long distance): +1 (647) 497-9372</w:t>
      </w:r>
    </w:p>
    <w:p w:rsidR="00E01FCD" w:rsidRPr="00E01FCD" w:rsidRDefault="00E01FCD" w:rsidP="00E01FC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Netherlands (Long distance): +31 (0) 208 080 212</w:t>
      </w:r>
    </w:p>
    <w:p w:rsidR="00E01FCD" w:rsidRPr="00E01FCD" w:rsidRDefault="00E01FCD" w:rsidP="00E01FC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Belgium (Long distance): +32 (0) 28 08 9460</w:t>
      </w:r>
    </w:p>
    <w:p w:rsidR="00E01FCD" w:rsidRPr="00E01FCD" w:rsidRDefault="00E01FCD" w:rsidP="00E01FC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Denmark (Long distance): +45 (0) 89 88 03 61</w:t>
      </w:r>
    </w:p>
    <w:p w:rsidR="00E01FCD" w:rsidRPr="00E01FCD" w:rsidRDefault="00E01FCD" w:rsidP="00E01FC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Spain (Long distance): +34 931 81 6713</w:t>
      </w:r>
    </w:p>
    <w:p w:rsidR="00E01FCD" w:rsidRPr="00E01FCD" w:rsidRDefault="00E01FCD" w:rsidP="00E01FC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New Zealand (Long distance): +64 (0) 4 974 7243</w:t>
      </w:r>
    </w:p>
    <w:p w:rsidR="00E01FCD" w:rsidRPr="00E01FCD" w:rsidRDefault="00E01FCD" w:rsidP="00E01FCD">
      <w:pPr>
        <w:shd w:val="clear" w:color="auto" w:fill="FFFFFF"/>
        <w:spacing w:beforeAutospacing="1" w:after="0" w:afterAutospacing="1" w:line="300" w:lineRule="atLeast"/>
        <w:ind w:left="720"/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</w:pP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br/>
      </w:r>
      <w:r w:rsidRPr="00E01FCD">
        <w:rPr>
          <w:rFonts w:ascii="Helvetica" w:eastAsia="Times New Roman" w:hAnsi="Helvetica" w:cs="Helvetica"/>
          <w:color w:val="97A0AC"/>
          <w:sz w:val="21"/>
          <w:szCs w:val="21"/>
          <w:lang w:val="en-GB" w:eastAsia="en-GB"/>
        </w:rPr>
        <w:t>Access Code:</w:t>
      </w:r>
      <w:r w:rsidRPr="00E01FCD">
        <w:rPr>
          <w:rFonts w:ascii="citrixsans-regular" w:eastAsia="Times New Roman" w:hAnsi="citrixsans-regular" w:cs="Times New Roman"/>
          <w:color w:val="475163"/>
          <w:sz w:val="21"/>
          <w:szCs w:val="21"/>
          <w:lang w:val="en-GB" w:eastAsia="en-GB"/>
        </w:rPr>
        <w:t> 913-359-669 </w:t>
      </w:r>
    </w:p>
    <w:p w:rsidR="005A69EE" w:rsidRPr="00E32D8A" w:rsidRDefault="005A69EE" w:rsidP="005A69EE">
      <w:pPr>
        <w:pStyle w:val="Title"/>
      </w:pPr>
      <w:r w:rsidRPr="00E32D8A">
        <w:t>AGENDA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65"/>
        <w:gridCol w:w="1194"/>
        <w:gridCol w:w="995"/>
      </w:tblGrid>
      <w:tr w:rsidR="005A69EE" w:rsidRPr="0005158D" w:rsidTr="005B113F">
        <w:trPr>
          <w:trHeight w:val="327"/>
        </w:trPr>
        <w:tc>
          <w:tcPr>
            <w:tcW w:w="3889" w:type="pct"/>
            <w:shd w:val="clear" w:color="auto" w:fill="B8CCE4" w:themeFill="accent1" w:themeFillTint="66"/>
          </w:tcPr>
          <w:p w:rsidR="005A69EE" w:rsidRPr="0005158D" w:rsidRDefault="005A69EE" w:rsidP="005B113F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606" w:type="pct"/>
            <w:shd w:val="clear" w:color="auto" w:fill="B8CCE4" w:themeFill="accent1" w:themeFillTint="66"/>
          </w:tcPr>
          <w:p w:rsidR="005A69EE" w:rsidRPr="00E32D8A" w:rsidRDefault="005A69EE" w:rsidP="005B113F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  <w:tc>
          <w:tcPr>
            <w:tcW w:w="505" w:type="pct"/>
            <w:shd w:val="clear" w:color="auto" w:fill="B8CCE4" w:themeFill="accent1" w:themeFillTint="66"/>
          </w:tcPr>
          <w:p w:rsidR="005A69EE" w:rsidRPr="00E32D8A" w:rsidRDefault="005A69EE" w:rsidP="005B113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Time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Pr="0005158D" w:rsidRDefault="005A69EE" w:rsidP="005B113F">
            <w:pPr>
              <w:pStyle w:val="Agenda1"/>
            </w:pPr>
            <w:r>
              <w:t>Welcome &amp; Apologies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1 mins</w:t>
            </w:r>
          </w:p>
        </w:tc>
      </w:tr>
      <w:tr w:rsidR="005A69EE" w:rsidTr="005B113F">
        <w:trPr>
          <w:trHeight w:val="327"/>
        </w:trPr>
        <w:tc>
          <w:tcPr>
            <w:tcW w:w="3889" w:type="pct"/>
            <w:vAlign w:val="center"/>
          </w:tcPr>
          <w:p w:rsidR="005A69EE" w:rsidRPr="0005158D" w:rsidRDefault="005A69EE" w:rsidP="005B113F">
            <w:pPr>
              <w:pStyle w:val="Agenda1"/>
            </w:pPr>
            <w:r>
              <w:t>Conflicts of Interest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1 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Default="005A69EE" w:rsidP="005B113F">
            <w:pPr>
              <w:pStyle w:val="Agenda1"/>
            </w:pPr>
            <w:r>
              <w:t>Approval of minutes of last meeting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3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E01FCD" w:rsidRPr="00E01FCD" w:rsidRDefault="005F6E1A" w:rsidP="005B113F">
            <w:pPr>
              <w:pStyle w:val="Agenda1"/>
            </w:pPr>
            <w:r>
              <w:rPr>
                <w:lang w:val="en-GB"/>
              </w:rPr>
              <w:t xml:space="preserve">Process for appointment of IHTSDO leadership </w:t>
            </w:r>
            <w:r w:rsidR="00E01FCD">
              <w:rPr>
                <w:lang w:val="en-GB"/>
              </w:rPr>
              <w:t>update</w:t>
            </w:r>
            <w:r w:rsidR="005A69EE">
              <w:rPr>
                <w:lang w:val="en-GB"/>
              </w:rPr>
              <w:t xml:space="preserve">; </w:t>
            </w:r>
          </w:p>
          <w:p w:rsidR="005A69EE" w:rsidRDefault="005A69EE" w:rsidP="00E01FCD">
            <w:pPr>
              <w:pStyle w:val="Agenda2"/>
            </w:pPr>
            <w:r>
              <w:t>update on election process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10 mins</w:t>
            </w:r>
          </w:p>
        </w:tc>
      </w:tr>
      <w:tr w:rsidR="00FD5FCC" w:rsidTr="005B113F">
        <w:trPr>
          <w:trHeight w:val="347"/>
        </w:trPr>
        <w:tc>
          <w:tcPr>
            <w:tcW w:w="3889" w:type="pct"/>
            <w:vAlign w:val="center"/>
          </w:tcPr>
          <w:p w:rsidR="00FD5FCC" w:rsidRDefault="00FD5FCC" w:rsidP="005B113F">
            <w:pPr>
              <w:pStyle w:val="Agenda1"/>
              <w:rPr>
                <w:lang w:val="en-GB"/>
              </w:rPr>
            </w:pPr>
            <w:r>
              <w:rPr>
                <w:lang w:val="en-GB"/>
              </w:rPr>
              <w:t>Content development plans 2015</w:t>
            </w:r>
          </w:p>
        </w:tc>
        <w:tc>
          <w:tcPr>
            <w:tcW w:w="606" w:type="pct"/>
            <w:vAlign w:val="center"/>
          </w:tcPr>
          <w:p w:rsidR="00FD5FCC" w:rsidRDefault="00FD5FCC" w:rsidP="005B113F">
            <w:pPr>
              <w:rPr>
                <w:lang w:val="en-US"/>
              </w:rPr>
            </w:pPr>
            <w:r>
              <w:rPr>
                <w:lang w:val="en-US"/>
              </w:rPr>
              <w:t>IGR/MH</w:t>
            </w:r>
          </w:p>
        </w:tc>
        <w:tc>
          <w:tcPr>
            <w:tcW w:w="505" w:type="pct"/>
            <w:vAlign w:val="center"/>
          </w:tcPr>
          <w:p w:rsidR="00FD5FCC" w:rsidRDefault="00FD5FCC" w:rsidP="005B113F">
            <w:pPr>
              <w:rPr>
                <w:lang w:val="en-US"/>
              </w:rPr>
            </w:pPr>
            <w:r>
              <w:rPr>
                <w:lang w:val="en-US"/>
              </w:rPr>
              <w:t xml:space="preserve">15 </w:t>
            </w:r>
            <w:proofErr w:type="spellStart"/>
            <w:r>
              <w:rPr>
                <w:lang w:val="en-US"/>
              </w:rPr>
              <w:t>mins</w:t>
            </w:r>
            <w:proofErr w:type="spellEnd"/>
          </w:p>
        </w:tc>
      </w:tr>
      <w:tr w:rsidR="00FD5FCC" w:rsidTr="005B113F">
        <w:trPr>
          <w:trHeight w:val="347"/>
        </w:trPr>
        <w:tc>
          <w:tcPr>
            <w:tcW w:w="3889" w:type="pct"/>
            <w:vAlign w:val="center"/>
          </w:tcPr>
          <w:p w:rsidR="00FD5FCC" w:rsidRDefault="00FD5FCC" w:rsidP="005B113F">
            <w:pPr>
              <w:pStyle w:val="Agenda1"/>
              <w:rPr>
                <w:lang w:val="en-GB"/>
              </w:rPr>
            </w:pPr>
            <w:r>
              <w:t>Role and function of the IHTSDO Working Groups</w:t>
            </w:r>
            <w:r w:rsidR="005F6E1A">
              <w:t xml:space="preserve"> - update</w:t>
            </w:r>
          </w:p>
        </w:tc>
        <w:tc>
          <w:tcPr>
            <w:tcW w:w="606" w:type="pct"/>
            <w:vAlign w:val="center"/>
          </w:tcPr>
          <w:p w:rsidR="00FD5FCC" w:rsidRDefault="00FD5FCC" w:rsidP="005B113F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  <w:tc>
          <w:tcPr>
            <w:tcW w:w="505" w:type="pct"/>
            <w:vAlign w:val="center"/>
          </w:tcPr>
          <w:p w:rsidR="00FD5FCC" w:rsidRDefault="00FD5FCC" w:rsidP="005B113F">
            <w:pPr>
              <w:rPr>
                <w:lang w:val="en-US"/>
              </w:rPr>
            </w:pPr>
            <w:r>
              <w:rPr>
                <w:lang w:val="en-US"/>
              </w:rPr>
              <w:t xml:space="preserve">10 </w:t>
            </w:r>
            <w:proofErr w:type="spellStart"/>
            <w:r>
              <w:rPr>
                <w:lang w:val="en-US"/>
              </w:rPr>
              <w:t>mins</w:t>
            </w:r>
            <w:proofErr w:type="spellEnd"/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Default="008D27A3" w:rsidP="005B113F">
            <w:pPr>
              <w:pStyle w:val="Agenda1"/>
              <w:rPr>
                <w:lang w:val="en-GB"/>
              </w:rPr>
            </w:pPr>
            <w:r>
              <w:rPr>
                <w:lang w:val="en-GB"/>
              </w:rPr>
              <w:t>P</w:t>
            </w:r>
            <w:r w:rsidR="00E01FCD">
              <w:rPr>
                <w:lang w:val="en-GB"/>
              </w:rPr>
              <w:t xml:space="preserve">rofessional </w:t>
            </w:r>
            <w:r w:rsidR="005A69EE">
              <w:rPr>
                <w:lang w:val="en-GB"/>
              </w:rPr>
              <w:t>SIG Terms of Reference</w:t>
            </w:r>
            <w:r>
              <w:rPr>
                <w:lang w:val="en-GB"/>
              </w:rPr>
              <w:t xml:space="preserve"> – common approach and next steps</w:t>
            </w:r>
          </w:p>
          <w:p w:rsidR="00E01FCD" w:rsidRDefault="008D27A3" w:rsidP="00E01FCD">
            <w:pPr>
              <w:pStyle w:val="Agenda2"/>
            </w:pPr>
            <w:r>
              <w:t>Anesthesia SIG</w:t>
            </w:r>
          </w:p>
          <w:p w:rsidR="008D27A3" w:rsidRDefault="008D27A3" w:rsidP="00E01FCD">
            <w:pPr>
              <w:pStyle w:val="Agenda2"/>
            </w:pPr>
            <w:proofErr w:type="spellStart"/>
            <w:r>
              <w:t>IPaLM</w:t>
            </w:r>
            <w:proofErr w:type="spellEnd"/>
            <w:r>
              <w:t xml:space="preserve"> SIG</w:t>
            </w:r>
          </w:p>
          <w:p w:rsidR="008D27A3" w:rsidRDefault="008D27A3" w:rsidP="00E01FCD">
            <w:pPr>
              <w:pStyle w:val="Agenda2"/>
            </w:pPr>
            <w:r>
              <w:t>Nursing SIG</w:t>
            </w:r>
          </w:p>
          <w:p w:rsidR="008D27A3" w:rsidRDefault="008D27A3" w:rsidP="00E01FCD">
            <w:pPr>
              <w:pStyle w:val="Agenda2"/>
            </w:pPr>
            <w:r>
              <w:lastRenderedPageBreak/>
              <w:t xml:space="preserve">Pharmacy SIG </w:t>
            </w:r>
          </w:p>
          <w:p w:rsidR="008D27A3" w:rsidRDefault="008D27A3" w:rsidP="00E01FCD">
            <w:pPr>
              <w:pStyle w:val="Agenda2"/>
            </w:pPr>
            <w:r>
              <w:t>Dentistry SIG</w:t>
            </w:r>
          </w:p>
        </w:tc>
        <w:tc>
          <w:tcPr>
            <w:tcW w:w="606" w:type="pct"/>
            <w:vAlign w:val="center"/>
          </w:tcPr>
          <w:p w:rsidR="005A69EE" w:rsidRDefault="008D27A3" w:rsidP="005B113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ALL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30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tcBorders>
              <w:bottom w:val="nil"/>
            </w:tcBorders>
            <w:vAlign w:val="center"/>
          </w:tcPr>
          <w:p w:rsidR="005A69EE" w:rsidRDefault="005A69EE" w:rsidP="00FD5FCC">
            <w:pPr>
              <w:pStyle w:val="Agenda1"/>
            </w:pPr>
            <w:r>
              <w:lastRenderedPageBreak/>
              <w:t xml:space="preserve">Review of SIG </w:t>
            </w:r>
            <w:r w:rsidR="00FD5FCC">
              <w:t>activities</w:t>
            </w:r>
            <w:r>
              <w:t>:</w:t>
            </w:r>
          </w:p>
        </w:tc>
        <w:tc>
          <w:tcPr>
            <w:tcW w:w="606" w:type="pct"/>
            <w:tcBorders>
              <w:bottom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  <w:tc>
          <w:tcPr>
            <w:tcW w:w="505" w:type="pct"/>
            <w:tcBorders>
              <w:bottom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  <w:tr w:rsidR="005A69EE" w:rsidTr="005B113F">
        <w:trPr>
          <w:trHeight w:val="327"/>
        </w:trPr>
        <w:tc>
          <w:tcPr>
            <w:tcW w:w="3889" w:type="pct"/>
            <w:tcBorders>
              <w:top w:val="nil"/>
            </w:tcBorders>
            <w:vAlign w:val="center"/>
          </w:tcPr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Nursing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Dentistry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Anesthesia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IPaLM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Pharmacy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606" w:type="pct"/>
            <w:tcBorders>
              <w:top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SIG chair</w:t>
            </w:r>
          </w:p>
        </w:tc>
        <w:tc>
          <w:tcPr>
            <w:tcW w:w="505" w:type="pct"/>
            <w:tcBorders>
              <w:top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5 mins per (30 mins)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Pr="0005158D" w:rsidRDefault="005A69EE" w:rsidP="005B113F">
            <w:pPr>
              <w:pStyle w:val="Agenda1"/>
            </w:pPr>
            <w:r>
              <w:t>Any Other Business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Default="005F6E1A" w:rsidP="005B113F">
            <w:pPr>
              <w:pStyle w:val="Agenda1"/>
            </w:pPr>
            <w:r>
              <w:t>Date of next meeting</w:t>
            </w:r>
            <w:bookmarkStart w:id="0" w:name="_GoBack"/>
            <w:bookmarkEnd w:id="0"/>
            <w:r w:rsidR="005A69EE">
              <w:t xml:space="preserve">: </w:t>
            </w:r>
          </w:p>
          <w:p w:rsidR="005A69EE" w:rsidRDefault="008D27A3" w:rsidP="005A69EE">
            <w:pPr>
              <w:pStyle w:val="Agenda1"/>
              <w:numPr>
                <w:ilvl w:val="0"/>
                <w:numId w:val="3"/>
              </w:numPr>
            </w:pPr>
            <w:r>
              <w:t>2</w:t>
            </w:r>
            <w:r w:rsidRPr="008D27A3">
              <w:rPr>
                <w:vertAlign w:val="superscript"/>
              </w:rPr>
              <w:t>nd</w:t>
            </w:r>
            <w:r>
              <w:t xml:space="preserve"> December</w:t>
            </w:r>
            <w:r w:rsidR="005F6E1A">
              <w:t xml:space="preserve"> 2014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</w:tbl>
    <w:p w:rsidR="005A69EE" w:rsidRDefault="005A69EE" w:rsidP="005A69EE">
      <w:pPr>
        <w:rPr>
          <w:lang w:val="en-US"/>
        </w:rPr>
      </w:pPr>
    </w:p>
    <w:p w:rsidR="0028529B" w:rsidRPr="005A69EE" w:rsidRDefault="0028529B" w:rsidP="005A69EE"/>
    <w:sectPr w:rsidR="0028529B" w:rsidRPr="005A69EE" w:rsidSect="0009798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517" w:rsidRDefault="00563517" w:rsidP="00B825DC">
      <w:pPr>
        <w:spacing w:after="0" w:line="240" w:lineRule="auto"/>
      </w:pPr>
      <w:r>
        <w:separator/>
      </w:r>
    </w:p>
  </w:endnote>
  <w:endnote w:type="continuationSeparator" w:id="0">
    <w:p w:rsidR="00563517" w:rsidRDefault="00563517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itrixsans-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28529B">
    <w:pPr>
      <w:pStyle w:val="Footer"/>
    </w:pPr>
    <w:fldSimple w:instr=" FILENAME   \* MERGEFORMAT ">
      <w:r w:rsidR="005A69EE">
        <w:rPr>
          <w:noProof/>
        </w:rPr>
        <w:t>Document2</w:t>
      </w:r>
    </w:fldSimple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5F6E1A">
      <w:rPr>
        <w:noProof/>
      </w:rPr>
      <w:t>2</w:t>
    </w:r>
    <w:r w:rsidR="00A93727">
      <w:rPr>
        <w:noProof/>
      </w:rPr>
      <w:fldChar w:fldCharType="end"/>
    </w:r>
    <w:r w:rsidR="0009798B">
      <w:t xml:space="preserve"> of </w:t>
    </w:r>
    <w:r w:rsidR="00563517">
      <w:fldChar w:fldCharType="begin"/>
    </w:r>
    <w:r w:rsidR="00563517">
      <w:instrText xml:space="preserve"> NUMPAGES   \* MERGEFORMAT </w:instrText>
    </w:r>
    <w:r w:rsidR="00563517">
      <w:fldChar w:fldCharType="separate"/>
    </w:r>
    <w:r w:rsidR="005F6E1A">
      <w:rPr>
        <w:noProof/>
      </w:rPr>
      <w:t>2</w:t>
    </w:r>
    <w:r w:rsidR="0056351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5A69EE">
    <w:pPr>
      <w:pStyle w:val="Footer"/>
    </w:pPr>
    <w:r>
      <w:t>HPCG OCT. 29th 2004 Amsterdam F2F meeting</w:t>
    </w:r>
    <w:r w:rsidR="00563517">
      <w:fldChar w:fldCharType="begin"/>
    </w:r>
    <w:r w:rsidR="00563517">
      <w:instrText xml:space="preserve"> FILENAME   \* MERGEFORMAT </w:instrText>
    </w:r>
    <w:r w:rsidR="00563517">
      <w:fldChar w:fldCharType="separate"/>
    </w:r>
    <w:r w:rsidR="00563517"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5F6E1A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r w:rsidR="00563517">
      <w:fldChar w:fldCharType="begin"/>
    </w:r>
    <w:r w:rsidR="00563517">
      <w:instrText xml:space="preserve"> NUMPAGES   \* MERGEFORMAT </w:instrText>
    </w:r>
    <w:r w:rsidR="00563517">
      <w:fldChar w:fldCharType="separate"/>
    </w:r>
    <w:r w:rsidR="005F6E1A">
      <w:rPr>
        <w:noProof/>
      </w:rPr>
      <w:t>2</w:t>
    </w:r>
    <w:r w:rsidR="0056351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517" w:rsidRDefault="00563517" w:rsidP="00B825DC">
      <w:pPr>
        <w:spacing w:after="0" w:line="240" w:lineRule="auto"/>
      </w:pPr>
      <w:r>
        <w:separator/>
      </w:r>
    </w:p>
  </w:footnote>
  <w:footnote w:type="continuationSeparator" w:id="0">
    <w:p w:rsidR="00563517" w:rsidRDefault="00563517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9B" w:rsidRDefault="0028529B" w:rsidP="0028529B">
    <w:pPr>
      <w:pStyle w:val="Header"/>
      <w:ind w:right="130"/>
      <w:rPr>
        <w:noProof/>
      </w:rPr>
    </w:pPr>
    <w:bookmarkStart w:id="1" w:name="OLE_LINK1"/>
    <w:bookmarkStart w:id="2" w:name="OLE_LINK2"/>
    <w:bookmarkStart w:id="3" w:name="OLE_LINK3"/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021669B7" wp14:editId="30E2434F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w:t xml:space="preserve">&lt;Meeting Name&gt; </w:t>
    </w:r>
  </w:p>
  <w:p w:rsidR="0028529B" w:rsidRPr="008150BB" w:rsidRDefault="0028529B" w:rsidP="0028529B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:rsidR="0028529B" w:rsidRPr="00F9063A" w:rsidRDefault="0028529B" w:rsidP="0028529B">
    <w:pPr>
      <w:pStyle w:val="Header"/>
      <w:ind w:right="130"/>
      <w:jc w:val="right"/>
    </w:pPr>
  </w:p>
  <w:bookmarkEnd w:id="1"/>
  <w:bookmarkEnd w:id="2"/>
  <w:bookmarkEnd w:id="3"/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28529B" w:rsidP="006216E6">
    <w:pPr>
      <w:pStyle w:val="Header"/>
      <w:jc w:val="right"/>
    </w:pPr>
    <w:r>
      <w:rPr>
        <w:noProof/>
        <w:lang w:val="en-GB" w:eastAsia="en-GB"/>
      </w:rPr>
      <w:drawing>
        <wp:inline distT="0" distB="0" distL="0" distR="0" wp14:anchorId="4561008D" wp14:editId="355EFEE2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8529B" w:rsidRDefault="0028529B" w:rsidP="006216E6">
    <w:pPr>
      <w:pStyle w:val="Header"/>
      <w:jc w:val="right"/>
    </w:pPr>
  </w:p>
  <w:p w:rsidR="0028529B" w:rsidRDefault="0028529B" w:rsidP="006216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87B24"/>
    <w:multiLevelType w:val="multilevel"/>
    <w:tmpl w:val="E97A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1D0F32"/>
    <w:multiLevelType w:val="hybridMultilevel"/>
    <w:tmpl w:val="34A27E4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D613C62"/>
    <w:multiLevelType w:val="multilevel"/>
    <w:tmpl w:val="650CE7A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9EE"/>
    <w:rsid w:val="000207CC"/>
    <w:rsid w:val="00041C2E"/>
    <w:rsid w:val="0005158D"/>
    <w:rsid w:val="0009798B"/>
    <w:rsid w:val="000F15E9"/>
    <w:rsid w:val="0015701C"/>
    <w:rsid w:val="001B4B3F"/>
    <w:rsid w:val="001F7EFF"/>
    <w:rsid w:val="00224CC6"/>
    <w:rsid w:val="002722B0"/>
    <w:rsid w:val="0028529B"/>
    <w:rsid w:val="002C378C"/>
    <w:rsid w:val="002E152E"/>
    <w:rsid w:val="003036DF"/>
    <w:rsid w:val="00323ED0"/>
    <w:rsid w:val="003441F7"/>
    <w:rsid w:val="004A1DA8"/>
    <w:rsid w:val="005303B8"/>
    <w:rsid w:val="00563517"/>
    <w:rsid w:val="005A69EE"/>
    <w:rsid w:val="005B5DAB"/>
    <w:rsid w:val="005C652A"/>
    <w:rsid w:val="005F09F8"/>
    <w:rsid w:val="005F6E1A"/>
    <w:rsid w:val="00603734"/>
    <w:rsid w:val="006216E6"/>
    <w:rsid w:val="00657893"/>
    <w:rsid w:val="006F22CB"/>
    <w:rsid w:val="00724360"/>
    <w:rsid w:val="0079453A"/>
    <w:rsid w:val="007E6B7F"/>
    <w:rsid w:val="008D27A3"/>
    <w:rsid w:val="00980D49"/>
    <w:rsid w:val="009A572D"/>
    <w:rsid w:val="00A079E5"/>
    <w:rsid w:val="00A93727"/>
    <w:rsid w:val="00AF51DD"/>
    <w:rsid w:val="00B4542C"/>
    <w:rsid w:val="00B825DC"/>
    <w:rsid w:val="00B8493F"/>
    <w:rsid w:val="00B85D5E"/>
    <w:rsid w:val="00C24085"/>
    <w:rsid w:val="00C34B05"/>
    <w:rsid w:val="00C53F81"/>
    <w:rsid w:val="00CB1E5A"/>
    <w:rsid w:val="00CC62C2"/>
    <w:rsid w:val="00CF0AA3"/>
    <w:rsid w:val="00CF72F6"/>
    <w:rsid w:val="00D76F98"/>
    <w:rsid w:val="00DC0E53"/>
    <w:rsid w:val="00E01FCD"/>
    <w:rsid w:val="00E32D8A"/>
    <w:rsid w:val="00E32F08"/>
    <w:rsid w:val="00EB0666"/>
    <w:rsid w:val="00EB23C2"/>
    <w:rsid w:val="00FC4166"/>
    <w:rsid w:val="00FC48DA"/>
    <w:rsid w:val="00FD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E01FCD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E01FCD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paragraph" w:customStyle="1" w:styleId="subject">
    <w:name w:val="subject"/>
    <w:basedOn w:val="Normal"/>
    <w:rsid w:val="00E01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E01F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E01FCD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E01FCD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paragraph" w:customStyle="1" w:styleId="subject">
    <w:name w:val="subject"/>
    <w:basedOn w:val="Normal"/>
    <w:rsid w:val="00E01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E01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imeanddate.com/worldclock/fixedtime.html?msg=HPCG+&amp;iso=20140407T16&amp;ah=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h1533\Downloads\IHTSDO_Agenda_Template_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B8A44-2760-4313-9B64-C9C6AA0C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IHTSDO_Agenda_Template_2014</Template>
  <TotalTime>0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1634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</dc:creator>
  <cp:lastModifiedBy>Jane Millar</cp:lastModifiedBy>
  <cp:revision>2</cp:revision>
  <dcterms:created xsi:type="dcterms:W3CDTF">2014-10-23T18:30:00Z</dcterms:created>
  <dcterms:modified xsi:type="dcterms:W3CDTF">2014-10-23T18:30:00Z</dcterms:modified>
</cp:coreProperties>
</file>